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1BAD56" w14:textId="77777777" w:rsidR="00C251A8" w:rsidRDefault="00C251A8" w:rsidP="00C251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BASELEY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fl.1484)</w:t>
      </w:r>
    </w:p>
    <w:p w14:paraId="29D5AB96" w14:textId="77777777" w:rsidR="00C251A8" w:rsidRDefault="00C251A8" w:rsidP="00C251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draper.</w:t>
      </w:r>
    </w:p>
    <w:p w14:paraId="05247057" w14:textId="77777777" w:rsidR="00C251A8" w:rsidRDefault="00C251A8" w:rsidP="00C251A8">
      <w:pPr>
        <w:pStyle w:val="NoSpacing"/>
        <w:rPr>
          <w:rFonts w:cs="Times New Roman"/>
          <w:szCs w:val="24"/>
        </w:rPr>
      </w:pPr>
    </w:p>
    <w:p w14:paraId="61F65AB9" w14:textId="77777777" w:rsidR="00C251A8" w:rsidRDefault="00C251A8" w:rsidP="00C251A8">
      <w:pPr>
        <w:pStyle w:val="NoSpacing"/>
        <w:rPr>
          <w:rFonts w:cs="Times New Roman"/>
          <w:szCs w:val="24"/>
        </w:rPr>
      </w:pPr>
    </w:p>
    <w:p w14:paraId="43034FFC" w14:textId="77777777" w:rsidR="00C251A8" w:rsidRDefault="00C251A8" w:rsidP="00C251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1484</w:t>
      </w:r>
      <w:r>
        <w:rPr>
          <w:rFonts w:cs="Times New Roman"/>
          <w:szCs w:val="24"/>
        </w:rPr>
        <w:tab/>
        <w:t xml:space="preserve">He became apprenticed to Robert </w:t>
      </w:r>
      <w:proofErr w:type="spellStart"/>
      <w:r>
        <w:rPr>
          <w:rFonts w:cs="Times New Roman"/>
          <w:szCs w:val="24"/>
        </w:rPr>
        <w:t>FitzHerbert</w:t>
      </w:r>
      <w:proofErr w:type="spellEnd"/>
      <w:r>
        <w:rPr>
          <w:rFonts w:cs="Times New Roman"/>
          <w:szCs w:val="24"/>
        </w:rPr>
        <w:t xml:space="preserve"> of London, draper(q.v.).</w:t>
      </w:r>
    </w:p>
    <w:p w14:paraId="71205C26" w14:textId="77777777" w:rsidR="00C251A8" w:rsidRDefault="00C251A8" w:rsidP="00C251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416902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 xml:space="preserve"> )</w:t>
      </w:r>
    </w:p>
    <w:p w14:paraId="017C0356" w14:textId="77777777" w:rsidR="00C251A8" w:rsidRDefault="00C251A8" w:rsidP="00C251A8">
      <w:pPr>
        <w:pStyle w:val="NoSpacing"/>
        <w:rPr>
          <w:rFonts w:cs="Times New Roman"/>
          <w:szCs w:val="24"/>
        </w:rPr>
      </w:pPr>
    </w:p>
    <w:p w14:paraId="0D98B284" w14:textId="77777777" w:rsidR="00C251A8" w:rsidRDefault="00C251A8" w:rsidP="00C251A8">
      <w:pPr>
        <w:pStyle w:val="NoSpacing"/>
        <w:rPr>
          <w:rFonts w:cs="Times New Roman"/>
          <w:szCs w:val="24"/>
        </w:rPr>
      </w:pPr>
    </w:p>
    <w:p w14:paraId="3605353E" w14:textId="77777777" w:rsidR="00C251A8" w:rsidRDefault="00C251A8" w:rsidP="00C251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November 2024</w:t>
      </w:r>
    </w:p>
    <w:p w14:paraId="5DCFECD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79147D" w14:textId="77777777" w:rsidR="00C251A8" w:rsidRDefault="00C251A8" w:rsidP="009139A6">
      <w:r>
        <w:separator/>
      </w:r>
    </w:p>
  </w:endnote>
  <w:endnote w:type="continuationSeparator" w:id="0">
    <w:p w14:paraId="389993E8" w14:textId="77777777" w:rsidR="00C251A8" w:rsidRDefault="00C251A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CB8B2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6425E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B38F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845E8A" w14:textId="77777777" w:rsidR="00C251A8" w:rsidRDefault="00C251A8" w:rsidP="009139A6">
      <w:r>
        <w:separator/>
      </w:r>
    </w:p>
  </w:footnote>
  <w:footnote w:type="continuationSeparator" w:id="0">
    <w:p w14:paraId="3DE58B47" w14:textId="77777777" w:rsidR="00C251A8" w:rsidRDefault="00C251A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5D376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E466E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7934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1A8"/>
    <w:rsid w:val="000666E0"/>
    <w:rsid w:val="002510B7"/>
    <w:rsid w:val="00270799"/>
    <w:rsid w:val="003C61A1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251A8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8CE1C"/>
  <w15:chartTrackingRefBased/>
  <w15:docId w15:val="{0D3FB54C-1BFA-47EB-BF77-A4D652553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251A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2024-11-06T21:46:00Z</dcterms:created>
  <dcterms:modified xsi:type="dcterms:W3CDTF">2024-11-06T21:47:00Z</dcterms:modified>
</cp:coreProperties>
</file>